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042" w:rsidRDefault="00754042" w:rsidP="00754042">
      <w:pPr>
        <w:pStyle w:val="DocumentTitle"/>
      </w:pPr>
    </w:p>
    <w:p w:rsidR="00754042" w:rsidRDefault="00754042" w:rsidP="00754042">
      <w:pPr>
        <w:pStyle w:val="DocumentTitle"/>
      </w:pPr>
    </w:p>
    <w:p w:rsidR="00754042" w:rsidRDefault="00754042" w:rsidP="00754042">
      <w:pPr>
        <w:pStyle w:val="DocumentTitle"/>
      </w:pPr>
    </w:p>
    <w:p w:rsidR="00754042" w:rsidRDefault="00932193" w:rsidP="00754042">
      <w:pPr>
        <w:pStyle w:val="DocumentTitle"/>
      </w:pPr>
      <w:r>
        <w:rPr>
          <w:noProof/>
        </w:rPr>
        <w:drawing>
          <wp:inline distT="0" distB="0" distL="0" distR="0" wp14:anchorId="786EB5EB" wp14:editId="4A45E17F">
            <wp:extent cx="3132159" cy="77152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AHEI_color_small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647" b="10322"/>
                    <a:stretch/>
                  </pic:blipFill>
                  <pic:spPr bwMode="auto">
                    <a:xfrm>
                      <a:off x="0" y="0"/>
                      <a:ext cx="3216331" cy="7922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32193" w:rsidRDefault="00932193" w:rsidP="00754042">
      <w:pPr>
        <w:pStyle w:val="DocumentTitl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356870</wp:posOffset>
                </wp:positionV>
                <wp:extent cx="605790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63636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419518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5pt,28.1pt" to="478.5pt,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" strokecolor="#636363" strokeweight=".5pt">
                <v:stroke joinstyle="miter"/>
              </v:line>
            </w:pict>
          </mc:Fallback>
        </mc:AlternateContent>
      </w:r>
    </w:p>
    <w:p w:rsidR="003047EE" w:rsidRPr="002D31F8" w:rsidRDefault="008E50B7" w:rsidP="00754042">
      <w:pPr>
        <w:pStyle w:val="DocumentTitle"/>
      </w:pPr>
      <w:r>
        <w:t>Communications kit</w:t>
      </w:r>
    </w:p>
    <w:p w:rsidR="00C950CA" w:rsidRPr="00754042" w:rsidRDefault="00C950CA" w:rsidP="00754042">
      <w:pPr>
        <w:pStyle w:val="DocumentTitle"/>
        <w:rPr>
          <w:sz w:val="72"/>
          <w:szCs w:val="72"/>
        </w:rPr>
      </w:pPr>
    </w:p>
    <w:p w:rsidR="00740D2E" w:rsidRDefault="00E15909" w:rsidP="00754042">
      <w:pPr>
        <w:pStyle w:val="DocumentTitle"/>
        <w:ind w:left="-270"/>
      </w:pPr>
      <w:r>
        <w:tab/>
      </w:r>
    </w:p>
    <w:p w:rsidR="00740D2E" w:rsidRDefault="00740D2E" w:rsidP="00754042">
      <w:pPr>
        <w:pStyle w:val="DocumentTitle"/>
      </w:pPr>
    </w:p>
    <w:p w:rsidR="00740D2E" w:rsidRDefault="00740D2E" w:rsidP="00754042">
      <w:pPr>
        <w:pStyle w:val="DocumentTitle"/>
      </w:pPr>
    </w:p>
    <w:p w:rsidR="00740D2E" w:rsidRDefault="00740D2E" w:rsidP="00754042">
      <w:pPr>
        <w:pStyle w:val="DocumentTitle"/>
      </w:pPr>
    </w:p>
    <w:p w:rsidR="00932193" w:rsidRDefault="00932193" w:rsidP="00932193">
      <w:pPr>
        <w:pStyle w:val="Level1Subheading"/>
        <w:spacing w:before="360"/>
      </w:pPr>
    </w:p>
    <w:p w:rsidR="00932193" w:rsidRDefault="00932193" w:rsidP="00A15E92">
      <w:pPr>
        <w:pStyle w:val="Level1Subheading"/>
        <w:spacing w:before="120"/>
      </w:pPr>
    </w:p>
    <w:p w:rsidR="008F1834" w:rsidRPr="00EB5DB9" w:rsidRDefault="008F1834" w:rsidP="00F3465C">
      <w:pPr>
        <w:pStyle w:val="Level1Subheading"/>
        <w:spacing w:before="120" w:after="240"/>
      </w:pPr>
      <w:r w:rsidRPr="00EB5DB9">
        <w:t xml:space="preserve">Template </w:t>
      </w:r>
      <w:r>
        <w:t>s</w:t>
      </w:r>
      <w:r w:rsidRPr="00EB5DB9">
        <w:t xml:space="preserve">ocial </w:t>
      </w:r>
      <w:r>
        <w:t>m</w:t>
      </w:r>
      <w:r w:rsidRPr="00EB5DB9">
        <w:t xml:space="preserve">edia </w:t>
      </w:r>
      <w:r>
        <w:t>l</w:t>
      </w:r>
      <w:r w:rsidRPr="00EB5DB9">
        <w:t>anguage</w:t>
      </w:r>
    </w:p>
    <w:p w:rsidR="008F1834" w:rsidRPr="00FD6575" w:rsidRDefault="008F1834" w:rsidP="00F3465C">
      <w:pPr>
        <w:pStyle w:val="Level3Subheading"/>
      </w:pPr>
      <w:r w:rsidRPr="00EB5DB9">
        <w:t>Use these posts to spread</w:t>
      </w:r>
      <w:r>
        <w:t xml:space="preserve"> the</w:t>
      </w:r>
      <w:r w:rsidRPr="00EB5DB9">
        <w:t xml:space="preserve"> word about your participation in </w:t>
      </w:r>
      <w:r>
        <w:t xml:space="preserve">AHEI </w:t>
      </w:r>
      <w:r w:rsidRPr="00EB5DB9">
        <w:t xml:space="preserve">and the </w:t>
      </w:r>
      <w:r w:rsidRPr="00EB5DB9">
        <w:rPr>
          <w:i/>
        </w:rPr>
        <w:t>We Ask Because We Care</w:t>
      </w:r>
      <w:r w:rsidRPr="00EB5DB9">
        <w:t xml:space="preserve"> campaign.</w:t>
      </w:r>
    </w:p>
    <w:p w:rsidR="008F1834" w:rsidRDefault="008F1834" w:rsidP="008F1834">
      <w:pPr>
        <w:pStyle w:val="Normaltext"/>
        <w:numPr>
          <w:ilvl w:val="0"/>
          <w:numId w:val="9"/>
        </w:numPr>
      </w:pPr>
      <w:r w:rsidRPr="00543EF7">
        <w:t>We’re participating in the nationally</w:t>
      </w:r>
      <w:r>
        <w:t xml:space="preserve"> </w:t>
      </w:r>
      <w:r w:rsidRPr="00543EF7">
        <w:t xml:space="preserve">recognized </w:t>
      </w:r>
      <w:r w:rsidRPr="00543EF7">
        <w:rPr>
          <w:i/>
        </w:rPr>
        <w:t>We Ask Because We Care</w:t>
      </w:r>
      <w:r w:rsidRPr="00543EF7">
        <w:t xml:space="preserve"> campaign. Learn more about how improving patient health outcomes is driven by data collection and cultivating community connections.</w:t>
      </w:r>
      <w:r>
        <w:t xml:space="preserve"> </w:t>
      </w:r>
      <w:hyperlink r:id="rId9" w:history="1">
        <w:r w:rsidRPr="008F1834">
          <w:rPr>
            <w:color w:val="0071CE" w:themeColor="accent2"/>
            <w:u w:val="single"/>
          </w:rPr>
          <w:t>hanys.org/</w:t>
        </w:r>
        <w:proofErr w:type="spellStart"/>
        <w:r w:rsidRPr="008F1834">
          <w:rPr>
            <w:color w:val="0071CE" w:themeColor="accent2"/>
            <w:u w:val="single"/>
          </w:rPr>
          <w:t>ahei</w:t>
        </w:r>
        <w:proofErr w:type="spellEnd"/>
      </w:hyperlink>
    </w:p>
    <w:p w:rsidR="008F1834" w:rsidRDefault="008F1834" w:rsidP="008F1834">
      <w:pPr>
        <w:pStyle w:val="Normaltext"/>
        <w:numPr>
          <w:ilvl w:val="0"/>
          <w:numId w:val="9"/>
        </w:numPr>
      </w:pPr>
      <w:r w:rsidRPr="00543EF7">
        <w:t xml:space="preserve">We’re committed to eliminating health disparities so our patients </w:t>
      </w:r>
      <w:r>
        <w:t xml:space="preserve">can </w:t>
      </w:r>
      <w:r w:rsidRPr="00543EF7">
        <w:t xml:space="preserve">experience the best possible health outcomes. Learn how we’re implementing </w:t>
      </w:r>
      <w:r w:rsidRPr="009374D9">
        <w:rPr>
          <w:i/>
        </w:rPr>
        <w:t>We Ask Because We Care</w:t>
      </w:r>
      <w:r w:rsidRPr="00543EF7">
        <w:t xml:space="preserve"> </w:t>
      </w:r>
      <w:r>
        <w:t>—</w:t>
      </w:r>
      <w:r w:rsidRPr="00543EF7">
        <w:t xml:space="preserve"> a campaign to improve the accuracy of patient data collection.</w:t>
      </w:r>
      <w:r>
        <w:t xml:space="preserve"> </w:t>
      </w:r>
      <w:hyperlink r:id="rId10" w:history="1">
        <w:r w:rsidRPr="008F1834">
          <w:rPr>
            <w:color w:val="0071CE" w:themeColor="accent2"/>
            <w:u w:val="single"/>
          </w:rPr>
          <w:t>hanys.org/</w:t>
        </w:r>
        <w:proofErr w:type="spellStart"/>
        <w:r w:rsidRPr="008F1834">
          <w:rPr>
            <w:color w:val="0071CE" w:themeColor="accent2"/>
            <w:u w:val="single"/>
          </w:rPr>
          <w:t>ahei</w:t>
        </w:r>
        <w:proofErr w:type="spellEnd"/>
      </w:hyperlink>
    </w:p>
    <w:p w:rsidR="008F1834" w:rsidRPr="00736424" w:rsidRDefault="008F1834" w:rsidP="008F1834">
      <w:pPr>
        <w:pStyle w:val="Normaltext"/>
        <w:numPr>
          <w:ilvl w:val="0"/>
          <w:numId w:val="9"/>
        </w:numPr>
      </w:pPr>
      <w:r w:rsidRPr="00543EF7">
        <w:t xml:space="preserve">As part of the </w:t>
      </w:r>
      <w:r w:rsidRPr="00543EF7">
        <w:rPr>
          <w:i/>
        </w:rPr>
        <w:t>We Ask Because We Care</w:t>
      </w:r>
      <w:r w:rsidRPr="00543EF7">
        <w:t xml:space="preserve"> campaign, a </w:t>
      </w:r>
      <w:r>
        <w:t>@</w:t>
      </w:r>
      <w:proofErr w:type="spellStart"/>
      <w:r>
        <w:t>HANYScomm</w:t>
      </w:r>
      <w:proofErr w:type="spellEnd"/>
      <w:r w:rsidRPr="00543EF7">
        <w:t xml:space="preserve"> initiative, we’re putting evidence-based interventions into practice to improve patient outcomes.</w:t>
      </w:r>
      <w:r>
        <w:t xml:space="preserve"> </w:t>
      </w:r>
      <w:hyperlink r:id="rId11" w:history="1">
        <w:r w:rsidRPr="008F1834">
          <w:rPr>
            <w:color w:val="0071CE" w:themeColor="accent2"/>
            <w:u w:val="single"/>
          </w:rPr>
          <w:t>hanys.org/</w:t>
        </w:r>
        <w:proofErr w:type="spellStart"/>
        <w:r w:rsidRPr="008F1834">
          <w:rPr>
            <w:color w:val="0071CE" w:themeColor="accent2"/>
            <w:u w:val="single"/>
          </w:rPr>
          <w:t>ahei</w:t>
        </w:r>
        <w:proofErr w:type="spellEnd"/>
      </w:hyperlink>
    </w:p>
    <w:p w:rsidR="008F1834" w:rsidRPr="00736424" w:rsidRDefault="008F1834" w:rsidP="008F1834">
      <w:pPr>
        <w:pStyle w:val="Normaltext"/>
        <w:numPr>
          <w:ilvl w:val="0"/>
          <w:numId w:val="9"/>
        </w:numPr>
      </w:pPr>
      <w:r w:rsidRPr="00543EF7">
        <w:t xml:space="preserve">We strive to </w:t>
      </w:r>
      <w:r>
        <w:t>ensure</w:t>
      </w:r>
      <w:r w:rsidRPr="00543EF7">
        <w:t xml:space="preserve"> all patients have </w:t>
      </w:r>
      <w:r w:rsidRPr="00543EF7">
        <w:rPr>
          <w:rStyle w:val="Strong"/>
          <w:rFonts w:ascii="Arial" w:hAnsi="Arial" w:cs="Arial"/>
        </w:rPr>
        <w:t>equal access</w:t>
      </w:r>
      <w:r w:rsidRPr="00543EF7">
        <w:rPr>
          <w:b/>
        </w:rPr>
        <w:t> </w:t>
      </w:r>
      <w:r w:rsidRPr="00543EF7">
        <w:t>to the highest quality care.</w:t>
      </w:r>
      <w:r>
        <w:t xml:space="preserve"> To support our mission, we will ask you about your race, ethnicity and preferred language. Learn more about how </w:t>
      </w:r>
      <w:r w:rsidRPr="00932193">
        <w:rPr>
          <w:highlight w:val="yellow"/>
        </w:rPr>
        <w:t>[insert hospital name]</w:t>
      </w:r>
      <w:r>
        <w:t xml:space="preserve"> is participating in the </w:t>
      </w:r>
      <w:r w:rsidRPr="00543EF7">
        <w:rPr>
          <w:i/>
        </w:rPr>
        <w:t>We Ask Because We Care</w:t>
      </w:r>
      <w:r>
        <w:t xml:space="preserve"> campaign. </w:t>
      </w:r>
      <w:hyperlink r:id="rId12" w:history="1">
        <w:r w:rsidRPr="008F1834">
          <w:rPr>
            <w:color w:val="0071CE" w:themeColor="accent2"/>
            <w:u w:val="single"/>
          </w:rPr>
          <w:t>hanys.org/</w:t>
        </w:r>
        <w:proofErr w:type="spellStart"/>
        <w:r w:rsidRPr="008F1834">
          <w:rPr>
            <w:color w:val="0071CE" w:themeColor="accent2"/>
            <w:u w:val="single"/>
          </w:rPr>
          <w:t>ahei</w:t>
        </w:r>
        <w:proofErr w:type="spellEnd"/>
      </w:hyperlink>
    </w:p>
    <w:p w:rsidR="008F1834" w:rsidRPr="00736424" w:rsidRDefault="008F1834" w:rsidP="008F1834">
      <w:pPr>
        <w:pStyle w:val="Normaltext"/>
        <w:numPr>
          <w:ilvl w:val="0"/>
          <w:numId w:val="9"/>
        </w:numPr>
      </w:pPr>
      <w:r w:rsidRPr="00736424">
        <w:t xml:space="preserve">Through the </w:t>
      </w:r>
      <w:r w:rsidRPr="009374D9">
        <w:rPr>
          <w:i/>
        </w:rPr>
        <w:t>We Ask Because We Care</w:t>
      </w:r>
      <w:r w:rsidRPr="00736424">
        <w:t xml:space="preserve"> campaign, we’re identifying di</w:t>
      </w:r>
      <w:r>
        <w:t>sparities</w:t>
      </w:r>
      <w:r w:rsidRPr="00736424">
        <w:t xml:space="preserve"> in health outcomes and creating new initiatives to </w:t>
      </w:r>
      <w:r>
        <w:t>improve</w:t>
      </w:r>
      <w:r w:rsidRPr="00736424">
        <w:t xml:space="preserve"> the quality of and access to care. </w:t>
      </w:r>
      <w:hyperlink r:id="rId13" w:history="1">
        <w:r w:rsidRPr="008F1834">
          <w:rPr>
            <w:color w:val="0071CE" w:themeColor="accent2"/>
            <w:u w:val="single"/>
          </w:rPr>
          <w:t>hanys.org/</w:t>
        </w:r>
        <w:proofErr w:type="spellStart"/>
        <w:r w:rsidRPr="008F1834">
          <w:rPr>
            <w:color w:val="0071CE" w:themeColor="accent2"/>
            <w:u w:val="single"/>
          </w:rPr>
          <w:t>ahei</w:t>
        </w:r>
        <w:proofErr w:type="spellEnd"/>
      </w:hyperlink>
    </w:p>
    <w:p w:rsidR="008F1834" w:rsidRPr="00736424" w:rsidRDefault="008F1834" w:rsidP="008F1834">
      <w:pPr>
        <w:rPr>
          <w:rFonts w:ascii="Arial" w:hAnsi="Arial" w:cs="Arial"/>
        </w:rPr>
      </w:pPr>
    </w:p>
    <w:p w:rsidR="008F1834" w:rsidRDefault="008F1834" w:rsidP="008F1834">
      <w:pPr>
        <w:pStyle w:val="Level2Subheading"/>
      </w:pPr>
      <w:r w:rsidRPr="0086229B">
        <w:t>E</w:t>
      </w:r>
      <w:r>
        <w:t>nhance engagement in your posts</w:t>
      </w:r>
      <w:r w:rsidRPr="009906A0">
        <w:t>:</w:t>
      </w:r>
    </w:p>
    <w:p w:rsidR="008F1834" w:rsidRPr="008F1834" w:rsidRDefault="008F1834" w:rsidP="008F1834">
      <w:pPr>
        <w:pStyle w:val="Normaltext"/>
        <w:numPr>
          <w:ilvl w:val="0"/>
          <w:numId w:val="10"/>
        </w:numPr>
        <w:spacing w:before="0" w:after="0" w:line="276" w:lineRule="auto"/>
      </w:pPr>
      <w:r w:rsidRPr="008F1834">
        <w:t>Where possible, tag your organi</w:t>
      </w:r>
      <w:bookmarkStart w:id="0" w:name="_GoBack"/>
      <w:bookmarkEnd w:id="0"/>
      <w:r w:rsidRPr="008F1834">
        <w:t>zations and use cont</w:t>
      </w:r>
      <w:r w:rsidR="00932193">
        <w:t>ent-specific, relevant hashtags.</w:t>
      </w:r>
      <w:r w:rsidR="00932193">
        <w:br/>
        <w:t>For example: #</w:t>
      </w:r>
      <w:proofErr w:type="spellStart"/>
      <w:r w:rsidR="00932193">
        <w:t>healthequity</w:t>
      </w:r>
      <w:proofErr w:type="spellEnd"/>
    </w:p>
    <w:p w:rsidR="00740D2E" w:rsidRDefault="00740D2E" w:rsidP="008F1834">
      <w:pPr>
        <w:pStyle w:val="Normaltext"/>
        <w:rPr>
          <w:szCs w:val="20"/>
        </w:rPr>
      </w:pPr>
    </w:p>
    <w:p w:rsidR="00A15E92" w:rsidRDefault="00A15E92" w:rsidP="008F1834">
      <w:pPr>
        <w:pStyle w:val="Normaltext"/>
        <w:rPr>
          <w:szCs w:val="20"/>
        </w:rPr>
      </w:pPr>
    </w:p>
    <w:p w:rsidR="00A15E92" w:rsidRPr="00A15E92" w:rsidRDefault="00A15E92" w:rsidP="008F1834">
      <w:pPr>
        <w:pStyle w:val="Normaltext"/>
        <w:rPr>
          <w:szCs w:val="20"/>
        </w:rPr>
      </w:pPr>
    </w:p>
    <w:p w:rsidR="00740D2E" w:rsidRPr="00A15E92" w:rsidRDefault="00740D2E" w:rsidP="00754042">
      <w:pPr>
        <w:pStyle w:val="DocumentTitle"/>
        <w:rPr>
          <w:sz w:val="20"/>
          <w:szCs w:val="20"/>
        </w:rPr>
      </w:pPr>
    </w:p>
    <w:p w:rsidR="00740D2E" w:rsidRPr="00A15E92" w:rsidRDefault="00740D2E" w:rsidP="00754042">
      <w:pPr>
        <w:pStyle w:val="DocumentTitle"/>
        <w:rPr>
          <w:sz w:val="20"/>
          <w:szCs w:val="20"/>
        </w:rPr>
      </w:pPr>
    </w:p>
    <w:p w:rsidR="00740D2E" w:rsidRPr="00A15E92" w:rsidRDefault="002C2030" w:rsidP="002C2030">
      <w:pPr>
        <w:pStyle w:val="Normaltext"/>
        <w:tabs>
          <w:tab w:val="left" w:pos="5385"/>
        </w:tabs>
        <w:rPr>
          <w:szCs w:val="20"/>
        </w:rPr>
      </w:pPr>
      <w:r w:rsidRPr="00A15E92">
        <w:rPr>
          <w:szCs w:val="20"/>
        </w:rPr>
        <w:tab/>
      </w:r>
    </w:p>
    <w:p w:rsidR="00F3465C" w:rsidRPr="00A15E92" w:rsidRDefault="00F3465C" w:rsidP="00F3465C">
      <w:pPr>
        <w:pStyle w:val="Level1Subheading"/>
        <w:spacing w:before="360"/>
        <w:rPr>
          <w:sz w:val="20"/>
          <w:szCs w:val="20"/>
        </w:rPr>
      </w:pPr>
    </w:p>
    <w:p w:rsidR="00A15E92" w:rsidRDefault="00A15E92" w:rsidP="00A15E92">
      <w:pPr>
        <w:pStyle w:val="Level1Subheading"/>
        <w:spacing w:before="120"/>
      </w:pPr>
    </w:p>
    <w:p w:rsidR="008F1834" w:rsidRPr="00682BB4" w:rsidRDefault="008F1834" w:rsidP="00A15E92">
      <w:pPr>
        <w:pStyle w:val="Level1Subheading"/>
        <w:spacing w:after="240"/>
      </w:pPr>
      <w:r w:rsidRPr="00682BB4">
        <w:t xml:space="preserve">Template </w:t>
      </w:r>
      <w:r>
        <w:t>p</w:t>
      </w:r>
      <w:r w:rsidRPr="00682BB4">
        <w:t xml:space="preserve">ress </w:t>
      </w:r>
      <w:r>
        <w:t>r</w:t>
      </w:r>
      <w:r w:rsidRPr="00682BB4">
        <w:t>elease</w:t>
      </w:r>
    </w:p>
    <w:p w:rsidR="008F1834" w:rsidRPr="00F3465C" w:rsidRDefault="008F1834" w:rsidP="00F3465C">
      <w:pPr>
        <w:pStyle w:val="Level3Subheading"/>
      </w:pPr>
      <w:r w:rsidRPr="00F3465C">
        <w:t>Use the sample text below to announce your participation in AHEI to your local media and community.</w:t>
      </w:r>
    </w:p>
    <w:p w:rsidR="008F1834" w:rsidRPr="00682BB4" w:rsidRDefault="008F1834" w:rsidP="008F1834"/>
    <w:p w:rsidR="008F1834" w:rsidRPr="005254F1" w:rsidRDefault="008F1834" w:rsidP="00C04E0F">
      <w:pPr>
        <w:pStyle w:val="Level2Subheading"/>
        <w:spacing w:line="276" w:lineRule="auto"/>
      </w:pPr>
      <w:r w:rsidRPr="005254F1">
        <w:t>&lt;</w:t>
      </w:r>
      <w:r w:rsidRPr="008F1834">
        <w:rPr>
          <w:highlight w:val="yellow"/>
        </w:rPr>
        <w:t>Hospital Name</w:t>
      </w:r>
      <w:r w:rsidRPr="005254F1">
        <w:t>&gt; joins new health equity initiative to improve health outcomes, eliminate barriers to quality care</w:t>
      </w:r>
    </w:p>
    <w:p w:rsidR="008F1834" w:rsidRPr="00C04E0F" w:rsidRDefault="008F1834" w:rsidP="00C04E0F">
      <w:pPr>
        <w:pStyle w:val="Normaltext"/>
        <w:spacing w:after="240"/>
        <w:rPr>
          <w:rFonts w:ascii="Fira Sans SemiBold" w:hAnsi="Fira Sans SemiBold"/>
        </w:rPr>
      </w:pPr>
      <w:r w:rsidRPr="00C04E0F">
        <w:rPr>
          <w:rFonts w:ascii="Fira Sans SemiBold" w:hAnsi="Fira Sans SemiBold"/>
        </w:rPr>
        <w:t>Quality improvement and community engagement are central to participation in HANYS’ learning collaborative.</w:t>
      </w:r>
    </w:p>
    <w:p w:rsidR="008F1834" w:rsidRPr="00D44A1F" w:rsidRDefault="008F1834" w:rsidP="00C04E0F">
      <w:pPr>
        <w:pStyle w:val="Normaltext"/>
        <w:spacing w:before="120" w:line="300" w:lineRule="auto"/>
      </w:pPr>
      <w:r w:rsidRPr="00EB5DB9">
        <w:t>&lt;</w:t>
      </w:r>
      <w:r w:rsidRPr="00EB5DB9">
        <w:rPr>
          <w:highlight w:val="yellow"/>
        </w:rPr>
        <w:t>City, State</w:t>
      </w:r>
      <w:r w:rsidRPr="00EB5DB9">
        <w:t>&gt; – &lt;</w:t>
      </w:r>
      <w:r w:rsidRPr="00EB5DB9">
        <w:rPr>
          <w:highlight w:val="yellow"/>
        </w:rPr>
        <w:t>Hospital name</w:t>
      </w:r>
      <w:r w:rsidRPr="00EB5DB9">
        <w:t>&gt;</w:t>
      </w:r>
      <w:r w:rsidRPr="00D44A1F">
        <w:t xml:space="preserve"> is participating in the Healthcare Association of New York State’s </w:t>
      </w:r>
      <w:r w:rsidRPr="008F1834">
        <w:rPr>
          <w:i/>
        </w:rPr>
        <w:t>Advancing Healthcare Excellence and Inclusion</w:t>
      </w:r>
      <w:r w:rsidRPr="00D44A1F">
        <w:t xml:space="preserve"> initiative. </w:t>
      </w:r>
      <w:r>
        <w:t>AHEI</w:t>
      </w:r>
      <w:r w:rsidRPr="00D44A1F">
        <w:t xml:space="preserve"> provides education</w:t>
      </w:r>
      <w:r>
        <w:t xml:space="preserve">, technical </w:t>
      </w:r>
      <w:r w:rsidRPr="00D44A1F">
        <w:t>support</w:t>
      </w:r>
      <w:r>
        <w:t xml:space="preserve"> and resources</w:t>
      </w:r>
      <w:r w:rsidRPr="00D44A1F">
        <w:t xml:space="preserve"> to help select hospitals </w:t>
      </w:r>
      <w:r>
        <w:t>in the Mohawk/Hudson Valley</w:t>
      </w:r>
      <w:r w:rsidRPr="00D44A1F">
        <w:t xml:space="preserve">, North Country and </w:t>
      </w:r>
      <w:r>
        <w:t>d</w:t>
      </w:r>
      <w:r w:rsidRPr="00D44A1F">
        <w:t xml:space="preserve">ownstate regions identify and address healthcare disparities, strengthen collaboration with community partners and execute local health equity priorities. </w:t>
      </w:r>
    </w:p>
    <w:p w:rsidR="008F1834" w:rsidRDefault="008F1834" w:rsidP="00C04E0F">
      <w:pPr>
        <w:pStyle w:val="Normaltext"/>
        <w:spacing w:before="120" w:line="300" w:lineRule="auto"/>
      </w:pPr>
      <w:r w:rsidRPr="00D44A1F">
        <w:t>As part of this project, &lt;</w:t>
      </w:r>
      <w:r w:rsidRPr="008F1834">
        <w:rPr>
          <w:highlight w:val="yellow"/>
        </w:rPr>
        <w:t>Hospital name</w:t>
      </w:r>
      <w:r w:rsidRPr="00D44A1F">
        <w:t>&gt; will build an interdisciplinary team that includes a project lead, clinician and other experts in quality improvement, data and community engagement. With dedicated project management assistance, data analytics and marketing materials provided by HANYS, our hospital will:</w:t>
      </w:r>
    </w:p>
    <w:p w:rsidR="008F1834" w:rsidRPr="00D44A1F" w:rsidRDefault="008F1834" w:rsidP="00C04E0F">
      <w:pPr>
        <w:pStyle w:val="Normaltext"/>
        <w:numPr>
          <w:ilvl w:val="0"/>
          <w:numId w:val="12"/>
        </w:numPr>
        <w:spacing w:before="120" w:line="300" w:lineRule="auto"/>
      </w:pPr>
      <w:r w:rsidRPr="00D44A1F">
        <w:t xml:space="preserve">learn strategies for data-driven quality improvement to reduce health disparities using the </w:t>
      </w:r>
      <w:r w:rsidRPr="00D44A1F">
        <w:rPr>
          <w:i/>
        </w:rPr>
        <w:t>We Ask Because We Care</w:t>
      </w:r>
      <w:r w:rsidRPr="00D44A1F">
        <w:t xml:space="preserve"> framework;</w:t>
      </w:r>
    </w:p>
    <w:p w:rsidR="008F1834" w:rsidRPr="00D44A1F" w:rsidRDefault="008F1834" w:rsidP="00C04E0F">
      <w:pPr>
        <w:pStyle w:val="Normaltext"/>
        <w:numPr>
          <w:ilvl w:val="0"/>
          <w:numId w:val="12"/>
        </w:numPr>
        <w:spacing w:before="120" w:line="300" w:lineRule="auto"/>
      </w:pPr>
      <w:r w:rsidRPr="00D44A1F">
        <w:t>adopt evidence-based clinical workflows to improve care delivery and improve patient outcomes; and</w:t>
      </w:r>
    </w:p>
    <w:p w:rsidR="008F1834" w:rsidRPr="00EB5DB9" w:rsidRDefault="008F1834" w:rsidP="00C04E0F">
      <w:pPr>
        <w:pStyle w:val="Normaltext"/>
        <w:numPr>
          <w:ilvl w:val="0"/>
          <w:numId w:val="12"/>
        </w:numPr>
        <w:spacing w:before="120" w:line="300" w:lineRule="auto"/>
      </w:pPr>
      <w:proofErr w:type="gramStart"/>
      <w:r w:rsidRPr="00D44A1F">
        <w:t>collaborate</w:t>
      </w:r>
      <w:proofErr w:type="gramEnd"/>
      <w:r w:rsidRPr="00D44A1F">
        <w:t xml:space="preserve"> with local leaders and community-based coalitions to develop strategic plans to impact health equity.</w:t>
      </w:r>
    </w:p>
    <w:p w:rsidR="008F1834" w:rsidRDefault="008F1834" w:rsidP="00C04E0F">
      <w:pPr>
        <w:pStyle w:val="Normaltext"/>
        <w:spacing w:before="120" w:line="300" w:lineRule="auto"/>
      </w:pPr>
      <w:r w:rsidRPr="00EB5DB9">
        <w:t>&lt;</w:t>
      </w:r>
      <w:r w:rsidRPr="00EB5DB9">
        <w:rPr>
          <w:highlight w:val="yellow"/>
        </w:rPr>
        <w:t>Quote from hospital executive/quality manager and/or information about your hospital’s participation</w:t>
      </w:r>
      <w:r w:rsidRPr="00EB5DB9">
        <w:t>.&gt;</w:t>
      </w:r>
    </w:p>
    <w:p w:rsidR="008F1834" w:rsidRPr="00A916BE" w:rsidRDefault="008F1834" w:rsidP="00C04E0F">
      <w:pPr>
        <w:pStyle w:val="Normaltext"/>
        <w:spacing w:before="120" w:line="300" w:lineRule="auto"/>
      </w:pPr>
      <w:r w:rsidRPr="00A916BE">
        <w:t>“New York’s hospitals and health systems are committed to addressing healthcare disparities</w:t>
      </w:r>
      <w:r>
        <w:t xml:space="preserve"> in their communities </w:t>
      </w:r>
      <w:r w:rsidRPr="00A916BE">
        <w:t>an</w:t>
      </w:r>
      <w:r>
        <w:t>d improving health outcomes for all</w:t>
      </w:r>
      <w:r w:rsidRPr="00A916BE">
        <w:t xml:space="preserve">,” said Bea Grause, RN, JD, president, HANYS. “HANYS is honored to support the work of our </w:t>
      </w:r>
      <w:r w:rsidRPr="00A916BE">
        <w:rPr>
          <w:i/>
        </w:rPr>
        <w:t xml:space="preserve">Advancing Healthcare Excellence and Inclusion </w:t>
      </w:r>
      <w:r w:rsidRPr="00A916BE">
        <w:t>hospital participants and grateful for their partnership</w:t>
      </w:r>
      <w:r w:rsidRPr="00A916BE">
        <w:rPr>
          <w:i/>
        </w:rPr>
        <w:t>.</w:t>
      </w:r>
      <w:r w:rsidRPr="00A916BE">
        <w:t>”</w:t>
      </w:r>
      <w:r w:rsidRPr="00A916BE">
        <w:rPr>
          <w:i/>
        </w:rPr>
        <w:t xml:space="preserve"> </w:t>
      </w:r>
      <w:r w:rsidRPr="00A916BE">
        <w:t xml:space="preserve"> </w:t>
      </w:r>
    </w:p>
    <w:p w:rsidR="008F1834" w:rsidRPr="00D44A1F" w:rsidRDefault="00A15E92" w:rsidP="00C04E0F">
      <w:pPr>
        <w:pStyle w:val="Normaltext"/>
        <w:spacing w:before="120" w:line="300" w:lineRule="auto"/>
        <w:rPr>
          <w:rFonts w:ascii="Arial" w:hAnsi="Arial" w:cs="Arial"/>
        </w:rPr>
      </w:pPr>
      <w:hyperlink r:id="rId14" w:history="1">
        <w:r w:rsidR="008F1834" w:rsidRPr="008F1834">
          <w:rPr>
            <w:color w:val="0071CE" w:themeColor="accent2"/>
            <w:u w:val="single"/>
          </w:rPr>
          <w:t>HANYS launched AHEI</w:t>
        </w:r>
      </w:hyperlink>
      <w:r w:rsidR="008F1834">
        <w:rPr>
          <w:rFonts w:ascii="Arial" w:hAnsi="Arial" w:cs="Arial"/>
        </w:rPr>
        <w:t xml:space="preserve"> </w:t>
      </w:r>
      <w:r w:rsidR="008F1834" w:rsidRPr="008F1834">
        <w:t xml:space="preserve">with generous funding from the Mother Cabrini Health Foundation. </w:t>
      </w:r>
      <w:r w:rsidR="008F1834">
        <w:rPr>
          <w:rFonts w:ascii="Arial" w:hAnsi="Arial" w:cs="Arial"/>
        </w:rPr>
        <w:br/>
        <w:t xml:space="preserve"> </w:t>
      </w:r>
    </w:p>
    <w:p w:rsidR="008F1834" w:rsidRDefault="008F1834" w:rsidP="00C04E0F">
      <w:pPr>
        <w:pStyle w:val="Normaltext"/>
        <w:spacing w:before="120" w:line="300" w:lineRule="auto"/>
        <w:jc w:val="center"/>
        <w:rPr>
          <w:rFonts w:ascii="Arial" w:hAnsi="Arial" w:cs="Arial"/>
          <w:color w:val="57585A"/>
          <w:szCs w:val="20"/>
        </w:rPr>
      </w:pPr>
      <w:r>
        <w:rPr>
          <w:rFonts w:ascii="Arial" w:hAnsi="Arial" w:cs="Arial"/>
          <w:color w:val="57585A"/>
          <w:szCs w:val="20"/>
        </w:rPr>
        <w:t>###</w:t>
      </w:r>
    </w:p>
    <w:p w:rsidR="00F3465C" w:rsidRDefault="00F3465C" w:rsidP="00A15E92">
      <w:pPr>
        <w:pStyle w:val="Level1Subheading"/>
        <w:spacing w:before="120"/>
      </w:pPr>
    </w:p>
    <w:p w:rsidR="008F1834" w:rsidRDefault="008F1834" w:rsidP="00F3465C">
      <w:pPr>
        <w:pStyle w:val="Level1Subheading"/>
        <w:spacing w:before="120" w:after="240"/>
      </w:pPr>
      <w:r>
        <w:t>Web badge</w:t>
      </w:r>
    </w:p>
    <w:p w:rsidR="00740D2E" w:rsidRDefault="008F1834" w:rsidP="00F3465C">
      <w:pPr>
        <w:pStyle w:val="Level3Subheading"/>
      </w:pPr>
      <w:r w:rsidRPr="00EB5DB9">
        <w:t xml:space="preserve">Update your website and/or email signature with </w:t>
      </w:r>
      <w:r>
        <w:t>our</w:t>
      </w:r>
      <w:r w:rsidRPr="00EB5DB9">
        <w:t xml:space="preserve"> badge to showcase your participation.</w:t>
      </w:r>
    </w:p>
    <w:p w:rsidR="00740D2E" w:rsidRDefault="008F1834" w:rsidP="008F1834">
      <w:pPr>
        <w:pStyle w:val="Normaltext"/>
      </w:pPr>
      <w:r>
        <w:rPr>
          <w:noProof/>
        </w:rPr>
        <w:drawing>
          <wp:inline distT="0" distB="0" distL="0" distR="0">
            <wp:extent cx="1819275" cy="18192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hei_participant_web_badge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371" cy="1819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465C" w:rsidRDefault="00F3465C" w:rsidP="008F1834">
      <w:pPr>
        <w:pStyle w:val="Normaltext"/>
      </w:pPr>
    </w:p>
    <w:p w:rsidR="008F1834" w:rsidRDefault="008F1834" w:rsidP="00F3465C">
      <w:pPr>
        <w:pStyle w:val="Level1Subheading"/>
        <w:spacing w:after="240"/>
      </w:pPr>
      <w:r>
        <w:t>Email sample language</w:t>
      </w:r>
    </w:p>
    <w:p w:rsidR="00F3465C" w:rsidRPr="00F3465C" w:rsidRDefault="00F3465C" w:rsidP="00F3465C">
      <w:pPr>
        <w:pStyle w:val="Level3Subheading"/>
      </w:pPr>
      <w:r>
        <w:t xml:space="preserve">Announce </w:t>
      </w:r>
      <w:r w:rsidRPr="00F3465C">
        <w:t xml:space="preserve">your participation in </w:t>
      </w:r>
      <w:r>
        <w:t xml:space="preserve">the </w:t>
      </w:r>
      <w:r w:rsidRPr="00F3465C">
        <w:rPr>
          <w:i/>
        </w:rPr>
        <w:t>We Ask Because We Care</w:t>
      </w:r>
      <w:r>
        <w:t xml:space="preserve"> campaign</w:t>
      </w:r>
      <w:r w:rsidRPr="00F3465C">
        <w:t xml:space="preserve"> </w:t>
      </w:r>
      <w:r>
        <w:t>by email</w:t>
      </w:r>
      <w:r w:rsidRPr="00F3465C">
        <w:t>.</w:t>
      </w:r>
    </w:p>
    <w:p w:rsidR="00F3465C" w:rsidRDefault="00F3465C" w:rsidP="00F3465C">
      <w:pPr>
        <w:rPr>
          <w:rFonts w:ascii="Fira Sans Book" w:hAnsi="Fira Sans Book"/>
          <w:sz w:val="20"/>
        </w:rPr>
      </w:pPr>
    </w:p>
    <w:p w:rsidR="008F1834" w:rsidRPr="00F3465C" w:rsidRDefault="008F1834" w:rsidP="00F3465C">
      <w:pPr>
        <w:spacing w:after="80" w:line="240" w:lineRule="auto"/>
        <w:rPr>
          <w:rFonts w:ascii="Fira Sans SemiBold" w:hAnsi="Fira Sans SemiBold"/>
        </w:rPr>
      </w:pPr>
      <w:r w:rsidRPr="00F3465C">
        <w:rPr>
          <w:rFonts w:ascii="Fira Sans SemiBold" w:hAnsi="Fira Sans SemiBold"/>
          <w:sz w:val="20"/>
        </w:rPr>
        <w:t>Sample subject line: We Ask Because We Care — a new health equity initiative</w:t>
      </w:r>
    </w:p>
    <w:p w:rsidR="008F1834" w:rsidRDefault="008F1834" w:rsidP="00F3465C">
      <w:pPr>
        <w:pStyle w:val="Normaltext"/>
        <w:spacing w:before="120" w:after="80" w:line="240" w:lineRule="auto"/>
      </w:pPr>
      <w:r>
        <w:t>Dear &lt;</w:t>
      </w:r>
      <w:r>
        <w:rPr>
          <w:highlight w:val="yellow"/>
        </w:rPr>
        <w:t>Name</w:t>
      </w:r>
      <w:r>
        <w:t>&gt;,</w:t>
      </w:r>
    </w:p>
    <w:p w:rsidR="008F1834" w:rsidRDefault="008F1834" w:rsidP="00F3465C">
      <w:pPr>
        <w:pStyle w:val="Normaltext"/>
        <w:spacing w:before="120" w:after="80" w:line="240" w:lineRule="auto"/>
      </w:pPr>
      <w:r>
        <w:t>Our community deserves access to high-quality healthcare. That’s why &lt;</w:t>
      </w:r>
      <w:r>
        <w:rPr>
          <w:highlight w:val="yellow"/>
        </w:rPr>
        <w:t>Hospital Name</w:t>
      </w:r>
      <w:r>
        <w:t xml:space="preserve">&gt; is asking you to participate in our </w:t>
      </w:r>
      <w:r w:rsidRPr="009374D9">
        <w:rPr>
          <w:i/>
        </w:rPr>
        <w:t>We Ask Because We Care</w:t>
      </w:r>
      <w:r>
        <w:t xml:space="preserve"> initiative.</w:t>
      </w:r>
    </w:p>
    <w:p w:rsidR="008F1834" w:rsidRDefault="008F1834" w:rsidP="00F3465C">
      <w:pPr>
        <w:pStyle w:val="Normaltext"/>
        <w:spacing w:before="120" w:after="80" w:line="240" w:lineRule="auto"/>
      </w:pPr>
      <w:r w:rsidRPr="00EB5DB9">
        <w:t xml:space="preserve">As part of </w:t>
      </w:r>
      <w:r>
        <w:t>this</w:t>
      </w:r>
      <w:r w:rsidRPr="00EB5DB9">
        <w:t xml:space="preserve"> initiative, our hospital will ask all patients about their </w:t>
      </w:r>
      <w:r>
        <w:t>race, ethnicity and preferred language.</w:t>
      </w:r>
    </w:p>
    <w:p w:rsidR="008F1834" w:rsidRDefault="008F1834" w:rsidP="00F3465C">
      <w:pPr>
        <w:pStyle w:val="Normaltext"/>
        <w:spacing w:before="120" w:after="80" w:line="240" w:lineRule="auto"/>
      </w:pPr>
      <w:r>
        <w:t xml:space="preserve">Why are we asking for this information? </w:t>
      </w:r>
    </w:p>
    <w:p w:rsidR="008F1834" w:rsidRPr="00EB5DB9" w:rsidRDefault="008F1834" w:rsidP="00F3465C">
      <w:pPr>
        <w:pStyle w:val="Normaltext"/>
        <w:numPr>
          <w:ilvl w:val="0"/>
          <w:numId w:val="14"/>
        </w:numPr>
        <w:spacing w:before="120" w:after="80" w:line="240" w:lineRule="auto"/>
        <w:rPr>
          <w:bCs/>
        </w:rPr>
      </w:pPr>
      <w:r>
        <w:t>W</w:t>
      </w:r>
      <w:r w:rsidRPr="00EB5DB9">
        <w:t xml:space="preserve">e care about </w:t>
      </w:r>
      <w:r w:rsidRPr="00EB5DB9">
        <w:rPr>
          <w:bCs/>
        </w:rPr>
        <w:t>the well-being of all of our patients</w:t>
      </w:r>
      <w:r>
        <w:rPr>
          <w:bCs/>
        </w:rPr>
        <w:t>.</w:t>
      </w:r>
    </w:p>
    <w:p w:rsidR="008F1834" w:rsidRDefault="008F1834" w:rsidP="00F3465C">
      <w:pPr>
        <w:pStyle w:val="Normaltext"/>
        <w:numPr>
          <w:ilvl w:val="0"/>
          <w:numId w:val="14"/>
        </w:numPr>
        <w:spacing w:before="120" w:after="80" w:line="240" w:lineRule="auto"/>
        <w:rPr>
          <w:b/>
          <w:bCs/>
        </w:rPr>
      </w:pPr>
      <w:r>
        <w:t>It helps our hospital identify community health needs and address disparities in health outcomes.</w:t>
      </w:r>
    </w:p>
    <w:p w:rsidR="00F3465C" w:rsidRPr="00F3465C" w:rsidRDefault="008F1834" w:rsidP="00F3465C">
      <w:pPr>
        <w:pStyle w:val="Normaltext"/>
        <w:numPr>
          <w:ilvl w:val="0"/>
          <w:numId w:val="14"/>
        </w:numPr>
        <w:spacing w:before="120" w:after="80" w:line="240" w:lineRule="auto"/>
        <w:rPr>
          <w:bCs/>
        </w:rPr>
      </w:pPr>
      <w:r w:rsidRPr="00EB5DB9">
        <w:rPr>
          <w:bCs/>
        </w:rPr>
        <w:t xml:space="preserve">It will help us </w:t>
      </w:r>
      <w:r>
        <w:rPr>
          <w:bCs/>
        </w:rPr>
        <w:t>develop</w:t>
      </w:r>
      <w:r w:rsidRPr="00EB5DB9">
        <w:rPr>
          <w:bCs/>
        </w:rPr>
        <w:t xml:space="preserve"> new initiatives </w:t>
      </w:r>
      <w:r>
        <w:rPr>
          <w:bCs/>
        </w:rPr>
        <w:t>that</w:t>
      </w:r>
      <w:r w:rsidRPr="00EB5DB9">
        <w:rPr>
          <w:bCs/>
        </w:rPr>
        <w:t xml:space="preserve"> </w:t>
      </w:r>
      <w:r>
        <w:rPr>
          <w:bCs/>
        </w:rPr>
        <w:t>advance</w:t>
      </w:r>
      <w:r w:rsidRPr="00EB5DB9">
        <w:rPr>
          <w:bCs/>
        </w:rPr>
        <w:t xml:space="preserve"> equitable healthcare</w:t>
      </w:r>
      <w:r>
        <w:rPr>
          <w:bCs/>
        </w:rPr>
        <w:t>.</w:t>
      </w:r>
    </w:p>
    <w:p w:rsidR="00F3465C" w:rsidRPr="00EB5DB9" w:rsidRDefault="008F1834" w:rsidP="00F3465C">
      <w:pPr>
        <w:pStyle w:val="Normaltext"/>
        <w:spacing w:before="120" w:after="80" w:line="240" w:lineRule="auto"/>
      </w:pPr>
      <w:r>
        <w:t>L</w:t>
      </w:r>
      <w:r w:rsidRPr="00EB5DB9">
        <w:t>earn more about how &lt;</w:t>
      </w:r>
      <w:r w:rsidRPr="00EB5DB9">
        <w:rPr>
          <w:highlight w:val="yellow"/>
        </w:rPr>
        <w:t>Hospital Name</w:t>
      </w:r>
      <w:r w:rsidRPr="00EB5DB9">
        <w:t>&gt;</w:t>
      </w:r>
      <w:r>
        <w:t xml:space="preserve"> and other hospitals across New York state are </w:t>
      </w:r>
      <w:hyperlink r:id="rId16" w:history="1">
        <w:r w:rsidRPr="008F1834">
          <w:rPr>
            <w:color w:val="0071CE" w:themeColor="accent2"/>
            <w:u w:val="single"/>
          </w:rPr>
          <w:t>addressing healthcare access and quality</w:t>
        </w:r>
      </w:hyperlink>
      <w:r>
        <w:t>.</w:t>
      </w:r>
    </w:p>
    <w:p w:rsidR="008F1834" w:rsidRDefault="00F3465C" w:rsidP="00F3465C">
      <w:pPr>
        <w:pStyle w:val="Normaltext"/>
        <w:spacing w:before="120" w:after="80" w:line="240" w:lineRule="auto"/>
      </w:pPr>
      <w:r>
        <w:br/>
      </w:r>
      <w:r w:rsidR="008F1834">
        <w:t>In good health,</w:t>
      </w:r>
    </w:p>
    <w:p w:rsidR="00740D2E" w:rsidRPr="009E3903" w:rsidRDefault="008F1834" w:rsidP="00F3465C">
      <w:pPr>
        <w:pStyle w:val="Normaltext"/>
        <w:spacing w:before="120" w:after="80" w:line="240" w:lineRule="auto"/>
      </w:pPr>
      <w:r>
        <w:t>&lt;</w:t>
      </w:r>
      <w:r w:rsidRPr="00EB5DB9">
        <w:rPr>
          <w:highlight w:val="yellow"/>
        </w:rPr>
        <w:t>Name of sender</w:t>
      </w:r>
      <w:r w:rsidR="008E50B7">
        <w:t>&gt;</w:t>
      </w:r>
    </w:p>
    <w:sectPr w:rsidR="00740D2E" w:rsidRPr="009E3903" w:rsidSect="00740D2E">
      <w:headerReference w:type="default" r:id="rId17"/>
      <w:footerReference w:type="default" r:id="rId18"/>
      <w:headerReference w:type="first" r:id="rId19"/>
      <w:footerReference w:type="first" r:id="rId20"/>
      <w:type w:val="continuous"/>
      <w:pgSz w:w="12240" w:h="15840" w:code="1"/>
      <w:pgMar w:top="1440" w:right="1440" w:bottom="1440" w:left="1440" w:header="630" w:footer="432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606" w:rsidRDefault="00966606" w:rsidP="009E3903">
      <w:r>
        <w:separator/>
      </w:r>
    </w:p>
  </w:endnote>
  <w:endnote w:type="continuationSeparator" w:id="0">
    <w:p w:rsidR="00966606" w:rsidRDefault="00966606" w:rsidP="009E3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Trade Gothic LT Std 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ira Sans Book">
    <w:panose1 w:val="00000000000000000000"/>
    <w:charset w:val="00"/>
    <w:family w:val="swiss"/>
    <w:notTrueType/>
    <w:pitch w:val="variable"/>
    <w:sig w:usb0="600002FF" w:usb1="02000001" w:usb2="00000000" w:usb3="00000000" w:csb0="0000019F" w:csb1="00000000"/>
  </w:font>
  <w:font w:name="Fira Sans SemiBold">
    <w:panose1 w:val="00000000000000000000"/>
    <w:charset w:val="00"/>
    <w:family w:val="swiss"/>
    <w:notTrueType/>
    <w:pitch w:val="variable"/>
    <w:sig w:usb0="600002FF" w:usb1="02000001" w:usb2="00000000" w:usb3="00000000" w:csb0="0000019F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useo Sans 300"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06F" w:rsidRDefault="00BA1819" w:rsidP="00BB006F">
    <w:pPr>
      <w:pStyle w:val="Footer"/>
      <w:tabs>
        <w:tab w:val="clear" w:pos="4680"/>
        <w:tab w:val="clear" w:pos="9360"/>
        <w:tab w:val="left" w:pos="1245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2D3CDF5B" wp14:editId="13516AC5">
              <wp:simplePos x="0" y="0"/>
              <wp:positionH relativeFrom="column">
                <wp:posOffset>-514350</wp:posOffset>
              </wp:positionH>
              <wp:positionV relativeFrom="paragraph">
                <wp:posOffset>151130</wp:posOffset>
              </wp:positionV>
              <wp:extent cx="4810125" cy="287020"/>
              <wp:effectExtent l="0" t="0" r="9525" b="0"/>
              <wp:wrapNone/>
              <wp:docPr id="32" name="Text Box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10125" cy="2870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B006F" w:rsidRPr="00CC38FF" w:rsidRDefault="00BB006F" w:rsidP="00BB006F">
                          <w:pPr>
                            <w:pStyle w:val="HANYSHyphenation"/>
                            <w:rPr>
                              <w:rStyle w:val="CharacterStyle1"/>
                              <w:rFonts w:ascii="Arial" w:hAnsi="Arial" w:cs="Arial"/>
                              <w:color w:val="58585B"/>
                              <w:sz w:val="16"/>
                              <w:szCs w:val="16"/>
                            </w:rPr>
                          </w:pPr>
                          <w:r w:rsidRPr="00CC38FF">
                            <w:rPr>
                              <w:rStyle w:val="CharacterStyle1"/>
                              <w:rFonts w:ascii="Arial" w:hAnsi="Arial" w:cs="Arial"/>
                              <w:color w:val="58585B"/>
                              <w:sz w:val="16"/>
                              <w:szCs w:val="16"/>
                            </w:rPr>
                            <w:t>© 2022 Healthcare Association of New York State, Inc.</w:t>
                          </w:r>
                        </w:p>
                        <w:p w:rsidR="00BB006F" w:rsidRPr="00BB006F" w:rsidRDefault="00BB006F" w:rsidP="00BB006F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2D3CDF5B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-40.5pt;margin-top:11.9pt;width:378.75pt;height:22.6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" fillcolor="white [3201]" stroked="f" strokeweight=".5pt">
              <v:textbox>
                <w:txbxContent>
                  <w:p w:rsidR="00BB006F" w:rsidRPr="00CC38FF" w:rsidRDefault="00BB006F" w:rsidP="00BB006F">
                    <w:pPr>
                      <w:pStyle w:val="HANYSHyphenation"/>
                      <w:rPr>
                        <w:rStyle w:val="CharacterStyle1"/>
                        <w:rFonts w:ascii="Arial" w:hAnsi="Arial" w:cs="Arial"/>
                        <w:color w:val="58585B"/>
                        <w:sz w:val="16"/>
                        <w:szCs w:val="16"/>
                      </w:rPr>
                    </w:pPr>
                    <w:r w:rsidRPr="00CC38FF">
                      <w:rPr>
                        <w:rStyle w:val="CharacterStyle1"/>
                        <w:rFonts w:ascii="Arial" w:hAnsi="Arial" w:cs="Arial"/>
                        <w:color w:val="58585B"/>
                        <w:sz w:val="16"/>
                        <w:szCs w:val="16"/>
                      </w:rPr>
                      <w:t>© 2022 Healthcare Association of New York State, Inc.</w:t>
                    </w:r>
                  </w:p>
                  <w:p w:rsidR="00BB006F" w:rsidRPr="00BB006F" w:rsidRDefault="00BB006F" w:rsidP="00BB006F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BB006F"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18E499BE" wp14:editId="14EAD2A0">
              <wp:simplePos x="0" y="0"/>
              <wp:positionH relativeFrom="column">
                <wp:posOffset>5469890</wp:posOffset>
              </wp:positionH>
              <wp:positionV relativeFrom="paragraph">
                <wp:posOffset>-103790</wp:posOffset>
              </wp:positionV>
              <wp:extent cx="1333500" cy="552450"/>
              <wp:effectExtent l="0" t="0" r="0" b="0"/>
              <wp:wrapNone/>
              <wp:docPr id="34" name="Text Box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3500" cy="5524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B006F" w:rsidRDefault="00BB006F" w:rsidP="00BB006F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267040E" wp14:editId="45134090">
                                <wp:extent cx="1030125" cy="391795"/>
                                <wp:effectExtent l="0" t="0" r="0" b="8255"/>
                                <wp:docPr id="12" name="Picture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HANYS_Full_Logo_Green_R.pn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058598" cy="40262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8E499BE" id="Text Box 34" o:spid="_x0000_s1028" type="#_x0000_t202" style="position:absolute;margin-left:430.7pt;margin-top:-8.15pt;width:105pt;height:43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" fillcolor="white [3201]" stroked="f" strokeweight=".5pt">
              <v:textbox>
                <w:txbxContent>
                  <w:p w:rsidR="00BB006F" w:rsidRDefault="00BB006F" w:rsidP="00BB006F">
                    <w:r>
                      <w:rPr>
                        <w:noProof/>
                      </w:rPr>
                      <w:drawing>
                        <wp:inline distT="0" distB="0" distL="0" distR="0" wp14:anchorId="0267040E" wp14:editId="45134090">
                          <wp:extent cx="1030125" cy="391795"/>
                          <wp:effectExtent l="0" t="0" r="0" b="8255"/>
                          <wp:docPr id="12" name="Picture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HANYS_Full_Logo_Green_R.png"/>
                                  <pic:cNvPicPr/>
                                </pic:nvPicPr>
                                <pic:blipFill>
                                  <a:blip r:embed="rId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058598" cy="40262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BB006F">
      <w:tab/>
    </w:r>
  </w:p>
  <w:p w:rsidR="00E36FBB" w:rsidRPr="00E01858" w:rsidRDefault="00E36FBB" w:rsidP="00E01858">
    <w:pPr>
      <w:pStyle w:val="Foo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768" w:rsidRDefault="00A6488E" w:rsidP="00A6488E">
    <w:pPr>
      <w:pStyle w:val="Footer"/>
      <w:tabs>
        <w:tab w:val="left" w:pos="2235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>
              <wp:simplePos x="0" y="0"/>
              <wp:positionH relativeFrom="column">
                <wp:posOffset>5467985</wp:posOffset>
              </wp:positionH>
              <wp:positionV relativeFrom="paragraph">
                <wp:posOffset>-240030</wp:posOffset>
              </wp:positionV>
              <wp:extent cx="1333500" cy="55245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3500" cy="5524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84768" w:rsidRDefault="00B84768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1030125" cy="391795"/>
                                <wp:effectExtent l="0" t="0" r="0" b="8255"/>
                                <wp:docPr id="8" name="Picture 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HANYS_Full_Logo_Green_R.pn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058598" cy="40262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430.55pt;margin-top:-18.9pt;width:105pt;height:43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" fillcolor="white [3201]" stroked="f" strokeweight=".5pt">
              <v:textbox>
                <w:txbxContent>
                  <w:p w:rsidR="00B84768" w:rsidRDefault="00B84768">
                    <w:r>
                      <w:rPr>
                        <w:noProof/>
                      </w:rPr>
                      <w:drawing>
                        <wp:inline distT="0" distB="0" distL="0" distR="0">
                          <wp:extent cx="1030125" cy="391795"/>
                          <wp:effectExtent l="0" t="0" r="0" b="8255"/>
                          <wp:docPr id="8" name="Picture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HANYS_Full_Logo_Green_R.png"/>
                                  <pic:cNvPicPr/>
                                </pic:nvPicPr>
                                <pic:blipFill>
                                  <a:blip r:embed="rId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058598" cy="40262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606" w:rsidRDefault="00966606" w:rsidP="009E3903">
      <w:r>
        <w:separator/>
      </w:r>
    </w:p>
  </w:footnote>
  <w:footnote w:type="continuationSeparator" w:id="0">
    <w:p w:rsidR="00966606" w:rsidRDefault="00966606" w:rsidP="009E39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D2E" w:rsidRDefault="00754042" w:rsidP="00740D2E">
    <w:pPr>
      <w:pStyle w:val="Header"/>
      <w:ind w:left="-810"/>
    </w:pPr>
    <w:r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1" allowOverlap="1">
              <wp:simplePos x="0" y="0"/>
              <wp:positionH relativeFrom="column">
                <wp:posOffset>2419350</wp:posOffset>
              </wp:positionH>
              <wp:positionV relativeFrom="paragraph">
                <wp:posOffset>85725</wp:posOffset>
              </wp:positionV>
              <wp:extent cx="3800475" cy="571500"/>
              <wp:effectExtent l="0" t="0" r="9525" b="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00475" cy="5715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042" w:rsidRDefault="008F1834" w:rsidP="00754042">
                          <w:pPr>
                            <w:pStyle w:val="Level2Subheading"/>
                          </w:pPr>
                          <w:r>
                            <w:t>Communications kit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190.5pt;margin-top:6.75pt;width:299.25pt;height:4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" fillcolor="white [3201]" stroked="f" strokeweight=".5pt">
              <v:textbox>
                <w:txbxContent>
                  <w:p w:rsidR="00754042" w:rsidRDefault="008F1834" w:rsidP="00754042">
                    <w:pPr>
                      <w:pStyle w:val="Level2Subheading"/>
                    </w:pPr>
                    <w:r>
                      <w:t>Communications kit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>
              <wp:simplePos x="0" y="0"/>
              <wp:positionH relativeFrom="column">
                <wp:posOffset>2257425</wp:posOffset>
              </wp:positionH>
              <wp:positionV relativeFrom="paragraph">
                <wp:posOffset>114300</wp:posOffset>
              </wp:positionV>
              <wp:extent cx="0" cy="447675"/>
              <wp:effectExtent l="0" t="0" r="19050" b="28575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47675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B1C0C06" id="Straight Connector 5" o:spid="_x0000_s1026" style="position:absolute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7.75pt,9pt" to="177.75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" strokecolor="#a5a5a5 [2092]" strokeweight=".5pt">
              <v:stroke joinstyle="miter"/>
            </v:line>
          </w:pict>
        </mc:Fallback>
      </mc:AlternateContent>
    </w:r>
    <w:r w:rsidR="00740D2E">
      <w:rPr>
        <w:noProof/>
      </w:rPr>
      <w:drawing>
        <wp:inline distT="0" distB="0" distL="0" distR="0" wp14:anchorId="0A0A7352" wp14:editId="4DF6BA26">
          <wp:extent cx="2590800" cy="6381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AHEI_color_small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1647" b="10322"/>
                  <a:stretch/>
                </pic:blipFill>
                <pic:spPr bwMode="auto">
                  <a:xfrm>
                    <a:off x="0" y="0"/>
                    <a:ext cx="2633474" cy="64868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40D2E" w:rsidRDefault="00740D2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643F47FF" wp14:editId="6AB9E3DE">
              <wp:simplePos x="0" y="0"/>
              <wp:positionH relativeFrom="column">
                <wp:posOffset>-542925</wp:posOffset>
              </wp:positionH>
              <wp:positionV relativeFrom="paragraph">
                <wp:posOffset>171450</wp:posOffset>
              </wp:positionV>
              <wp:extent cx="708660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0866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0C4980D" id="Straight Connector 9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2.75pt,13.5pt" to="515.2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" strokecolor="#bfbfbf [2412]" strokeweight=".5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D2E" w:rsidRDefault="00740D2E" w:rsidP="00740D2E">
    <w:pPr>
      <w:pStyle w:val="Header"/>
      <w:ind w:left="-900"/>
    </w:pPr>
  </w:p>
  <w:p w:rsidR="00740D2E" w:rsidRDefault="00740D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C000D"/>
    <w:multiLevelType w:val="hybridMultilevel"/>
    <w:tmpl w:val="F5A2D2C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E35DAB"/>
    <w:multiLevelType w:val="hybridMultilevel"/>
    <w:tmpl w:val="89A26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12B8D"/>
    <w:multiLevelType w:val="hybridMultilevel"/>
    <w:tmpl w:val="DB0ABF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96668"/>
    <w:multiLevelType w:val="hybridMultilevel"/>
    <w:tmpl w:val="3F20FFFC"/>
    <w:lvl w:ilvl="0" w:tplc="F272AD32">
      <w:start w:val="1"/>
      <w:numFmt w:val="bullet"/>
      <w:pStyle w:val="Agenda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61B7B"/>
    <w:multiLevelType w:val="hybridMultilevel"/>
    <w:tmpl w:val="DFD0D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66420"/>
    <w:multiLevelType w:val="hybridMultilevel"/>
    <w:tmpl w:val="E9202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22BEE"/>
    <w:multiLevelType w:val="hybridMultilevel"/>
    <w:tmpl w:val="D1787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A2C042">
      <w:start w:val="1"/>
      <w:numFmt w:val="bullet"/>
      <w:pStyle w:val="Secondlevel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97473"/>
    <w:multiLevelType w:val="hybridMultilevel"/>
    <w:tmpl w:val="63960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023D94"/>
    <w:multiLevelType w:val="hybridMultilevel"/>
    <w:tmpl w:val="4C84D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02F67"/>
    <w:multiLevelType w:val="hybridMultilevel"/>
    <w:tmpl w:val="AB72E99E"/>
    <w:lvl w:ilvl="0" w:tplc="52B0B420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314F4"/>
    <w:multiLevelType w:val="hybridMultilevel"/>
    <w:tmpl w:val="2522D1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3F2606"/>
    <w:multiLevelType w:val="hybridMultilevel"/>
    <w:tmpl w:val="CAE2B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C2AFF"/>
    <w:multiLevelType w:val="hybridMultilevel"/>
    <w:tmpl w:val="6C5C9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150360"/>
    <w:multiLevelType w:val="hybridMultilevel"/>
    <w:tmpl w:val="61D20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0"/>
  </w:num>
  <w:num w:numId="4">
    <w:abstractNumId w:val="10"/>
  </w:num>
  <w:num w:numId="5">
    <w:abstractNumId w:val="6"/>
  </w:num>
  <w:num w:numId="6">
    <w:abstractNumId w:val="3"/>
  </w:num>
  <w:num w:numId="7">
    <w:abstractNumId w:val="1"/>
  </w:num>
  <w:num w:numId="8">
    <w:abstractNumId w:val="5"/>
  </w:num>
  <w:num w:numId="9">
    <w:abstractNumId w:val="2"/>
  </w:num>
  <w:num w:numId="10">
    <w:abstractNumId w:val="8"/>
  </w:num>
  <w:num w:numId="11">
    <w:abstractNumId w:val="13"/>
  </w:num>
  <w:num w:numId="12">
    <w:abstractNumId w:val="11"/>
  </w:num>
  <w:num w:numId="13">
    <w:abstractNumId w:val="7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attachedTemplate r:id="rId1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606"/>
    <w:rsid w:val="00000DBD"/>
    <w:rsid w:val="000102CF"/>
    <w:rsid w:val="00027AF7"/>
    <w:rsid w:val="0003072E"/>
    <w:rsid w:val="00045DE8"/>
    <w:rsid w:val="00073D38"/>
    <w:rsid w:val="0008041C"/>
    <w:rsid w:val="000A0A0D"/>
    <w:rsid w:val="000A2726"/>
    <w:rsid w:val="000E0EB9"/>
    <w:rsid w:val="00105401"/>
    <w:rsid w:val="0011674A"/>
    <w:rsid w:val="00140593"/>
    <w:rsid w:val="0017441E"/>
    <w:rsid w:val="00193A59"/>
    <w:rsid w:val="001A0086"/>
    <w:rsid w:val="001B3706"/>
    <w:rsid w:val="001F6BE9"/>
    <w:rsid w:val="00216582"/>
    <w:rsid w:val="00220C9B"/>
    <w:rsid w:val="0022315B"/>
    <w:rsid w:val="00236FA4"/>
    <w:rsid w:val="0024081D"/>
    <w:rsid w:val="00240E86"/>
    <w:rsid w:val="002669F2"/>
    <w:rsid w:val="00271B20"/>
    <w:rsid w:val="00275D95"/>
    <w:rsid w:val="00286572"/>
    <w:rsid w:val="002A34D9"/>
    <w:rsid w:val="002A3823"/>
    <w:rsid w:val="002B3F0C"/>
    <w:rsid w:val="002C2030"/>
    <w:rsid w:val="002C418A"/>
    <w:rsid w:val="002D31F8"/>
    <w:rsid w:val="002D5BCF"/>
    <w:rsid w:val="002D5C31"/>
    <w:rsid w:val="002E044C"/>
    <w:rsid w:val="002F3259"/>
    <w:rsid w:val="003047EE"/>
    <w:rsid w:val="0030589E"/>
    <w:rsid w:val="003410E6"/>
    <w:rsid w:val="00362B73"/>
    <w:rsid w:val="00371826"/>
    <w:rsid w:val="00392CC9"/>
    <w:rsid w:val="003B36C1"/>
    <w:rsid w:val="003D247A"/>
    <w:rsid w:val="003F6DB2"/>
    <w:rsid w:val="0040406F"/>
    <w:rsid w:val="0041695D"/>
    <w:rsid w:val="004217F2"/>
    <w:rsid w:val="00470847"/>
    <w:rsid w:val="004B4653"/>
    <w:rsid w:val="004C6563"/>
    <w:rsid w:val="004F3659"/>
    <w:rsid w:val="00507C2F"/>
    <w:rsid w:val="00534BB7"/>
    <w:rsid w:val="00556350"/>
    <w:rsid w:val="0058623D"/>
    <w:rsid w:val="0059548B"/>
    <w:rsid w:val="00595C01"/>
    <w:rsid w:val="005B7B34"/>
    <w:rsid w:val="005C7076"/>
    <w:rsid w:val="005C709B"/>
    <w:rsid w:val="005E16B6"/>
    <w:rsid w:val="005E7C2D"/>
    <w:rsid w:val="005F3A57"/>
    <w:rsid w:val="0060006F"/>
    <w:rsid w:val="00612292"/>
    <w:rsid w:val="00612C43"/>
    <w:rsid w:val="00613D24"/>
    <w:rsid w:val="00635332"/>
    <w:rsid w:val="00660AD0"/>
    <w:rsid w:val="00662E51"/>
    <w:rsid w:val="006853A0"/>
    <w:rsid w:val="0069610A"/>
    <w:rsid w:val="006F0ECE"/>
    <w:rsid w:val="00740D2E"/>
    <w:rsid w:val="00754042"/>
    <w:rsid w:val="00772851"/>
    <w:rsid w:val="00772987"/>
    <w:rsid w:val="00791040"/>
    <w:rsid w:val="007968B7"/>
    <w:rsid w:val="007A2ECB"/>
    <w:rsid w:val="007E7B79"/>
    <w:rsid w:val="00824E6C"/>
    <w:rsid w:val="008411C3"/>
    <w:rsid w:val="008458F3"/>
    <w:rsid w:val="00851D82"/>
    <w:rsid w:val="008520E2"/>
    <w:rsid w:val="00893AC9"/>
    <w:rsid w:val="008B202B"/>
    <w:rsid w:val="008D2226"/>
    <w:rsid w:val="008E50B7"/>
    <w:rsid w:val="008F1834"/>
    <w:rsid w:val="00914105"/>
    <w:rsid w:val="00915BE8"/>
    <w:rsid w:val="00932193"/>
    <w:rsid w:val="0094032B"/>
    <w:rsid w:val="00940C96"/>
    <w:rsid w:val="00966606"/>
    <w:rsid w:val="00983A09"/>
    <w:rsid w:val="00985A80"/>
    <w:rsid w:val="00985BFA"/>
    <w:rsid w:val="009A4E3D"/>
    <w:rsid w:val="009B0E45"/>
    <w:rsid w:val="009B7891"/>
    <w:rsid w:val="009E3903"/>
    <w:rsid w:val="00A15E92"/>
    <w:rsid w:val="00A25DB3"/>
    <w:rsid w:val="00A4210A"/>
    <w:rsid w:val="00A45CE1"/>
    <w:rsid w:val="00A53E67"/>
    <w:rsid w:val="00A6488E"/>
    <w:rsid w:val="00A75F5C"/>
    <w:rsid w:val="00AA363C"/>
    <w:rsid w:val="00AA58F1"/>
    <w:rsid w:val="00AD24B9"/>
    <w:rsid w:val="00AF601F"/>
    <w:rsid w:val="00B31D92"/>
    <w:rsid w:val="00B438E5"/>
    <w:rsid w:val="00B47FD8"/>
    <w:rsid w:val="00B50914"/>
    <w:rsid w:val="00B623D1"/>
    <w:rsid w:val="00B75D2A"/>
    <w:rsid w:val="00B84768"/>
    <w:rsid w:val="00B9013E"/>
    <w:rsid w:val="00B9766D"/>
    <w:rsid w:val="00BA1819"/>
    <w:rsid w:val="00BB006F"/>
    <w:rsid w:val="00BB0598"/>
    <w:rsid w:val="00BD1734"/>
    <w:rsid w:val="00BF09C5"/>
    <w:rsid w:val="00C04225"/>
    <w:rsid w:val="00C04E0F"/>
    <w:rsid w:val="00C25E85"/>
    <w:rsid w:val="00C77DE6"/>
    <w:rsid w:val="00C950CA"/>
    <w:rsid w:val="00CA0148"/>
    <w:rsid w:val="00CB2A85"/>
    <w:rsid w:val="00CB3167"/>
    <w:rsid w:val="00CB5D50"/>
    <w:rsid w:val="00CC38FF"/>
    <w:rsid w:val="00CF3BE6"/>
    <w:rsid w:val="00D311A9"/>
    <w:rsid w:val="00D77F2D"/>
    <w:rsid w:val="00D967F8"/>
    <w:rsid w:val="00DB3C26"/>
    <w:rsid w:val="00DB7714"/>
    <w:rsid w:val="00DC24A9"/>
    <w:rsid w:val="00DC7C9E"/>
    <w:rsid w:val="00DD7933"/>
    <w:rsid w:val="00DF41C0"/>
    <w:rsid w:val="00E01858"/>
    <w:rsid w:val="00E051AC"/>
    <w:rsid w:val="00E10E1D"/>
    <w:rsid w:val="00E15909"/>
    <w:rsid w:val="00E25FB7"/>
    <w:rsid w:val="00E26BE7"/>
    <w:rsid w:val="00E320CF"/>
    <w:rsid w:val="00E36FBB"/>
    <w:rsid w:val="00E50195"/>
    <w:rsid w:val="00E64538"/>
    <w:rsid w:val="00E74106"/>
    <w:rsid w:val="00E84B43"/>
    <w:rsid w:val="00EA0A28"/>
    <w:rsid w:val="00EA289E"/>
    <w:rsid w:val="00EB0F10"/>
    <w:rsid w:val="00EE4FFB"/>
    <w:rsid w:val="00EF1B2D"/>
    <w:rsid w:val="00F25536"/>
    <w:rsid w:val="00F2751A"/>
    <w:rsid w:val="00F3465C"/>
    <w:rsid w:val="00F37818"/>
    <w:rsid w:val="00F54FCC"/>
    <w:rsid w:val="00F723AA"/>
    <w:rsid w:val="00F7753C"/>
    <w:rsid w:val="00F97D42"/>
    <w:rsid w:val="00FB7209"/>
    <w:rsid w:val="00FD163A"/>
    <w:rsid w:val="00FE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1EED0106-1B2F-4AD1-90A7-15769CBF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047EE"/>
    <w:pPr>
      <w:spacing w:after="0"/>
    </w:pPr>
    <w:rPr>
      <w:rFonts w:ascii="Calibri" w:hAnsi="Calibri" w:cs="Franklin Gothic Book"/>
      <w:color w:val="57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20CF"/>
    <w:pPr>
      <w:outlineLvl w:val="0"/>
    </w:pPr>
    <w:rPr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20CF"/>
    <w:pPr>
      <w:autoSpaceDE w:val="0"/>
      <w:autoSpaceDN w:val="0"/>
      <w:adjustRightInd w:val="0"/>
      <w:spacing w:line="241" w:lineRule="atLeast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E320CF"/>
    <w:pPr>
      <w:autoSpaceDE w:val="0"/>
      <w:autoSpaceDN w:val="0"/>
      <w:adjustRightInd w:val="0"/>
      <w:spacing w:line="241" w:lineRule="atLeast"/>
      <w:outlineLvl w:val="2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Spacing"/>
    <w:link w:val="HeaderChar"/>
    <w:uiPriority w:val="99"/>
    <w:unhideWhenUsed/>
    <w:rsid w:val="009E3903"/>
    <w:rPr>
      <w:rFonts w:ascii="Franklin Gothic Medium Cond" w:hAnsi="Franklin Gothic Medium Cond"/>
      <w:color w:val="808080" w:themeColor="background1" w:themeShade="80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9E3903"/>
    <w:rPr>
      <w:rFonts w:ascii="Franklin Gothic Medium Cond" w:hAnsi="Franklin Gothic Medium Cond" w:cs="Franklin Gothic Book"/>
      <w:color w:val="808080" w:themeColor="background1" w:themeShade="80"/>
      <w:sz w:val="32"/>
      <w:szCs w:val="32"/>
    </w:rPr>
  </w:style>
  <w:style w:type="paragraph" w:styleId="Footer">
    <w:name w:val="footer"/>
    <w:basedOn w:val="Normal"/>
    <w:link w:val="FooterChar"/>
    <w:uiPriority w:val="99"/>
    <w:unhideWhenUsed/>
    <w:rsid w:val="002669F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69F2"/>
  </w:style>
  <w:style w:type="paragraph" w:styleId="ListParagraph">
    <w:name w:val="List Paragraph"/>
    <w:basedOn w:val="Normal"/>
    <w:link w:val="ListParagraphChar"/>
    <w:uiPriority w:val="34"/>
    <w:qFormat/>
    <w:rsid w:val="00613D24"/>
    <w:pPr>
      <w:ind w:left="720"/>
      <w:contextualSpacing/>
    </w:pPr>
  </w:style>
  <w:style w:type="character" w:customStyle="1" w:styleId="A1">
    <w:name w:val="A1"/>
    <w:uiPriority w:val="99"/>
    <w:rsid w:val="00E36FBB"/>
    <w:rPr>
      <w:rFonts w:cs="Trade Gothic LT Std Light"/>
      <w:color w:val="57585A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23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23D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940C96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B7209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rsid w:val="00E320CF"/>
    <w:pPr>
      <w:autoSpaceDE w:val="0"/>
      <w:autoSpaceDN w:val="0"/>
      <w:adjustRightInd w:val="0"/>
      <w:spacing w:line="241" w:lineRule="atLeast"/>
    </w:pPr>
    <w:rPr>
      <w:b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E320CF"/>
    <w:rPr>
      <w:rFonts w:ascii="Calibri" w:hAnsi="Calibri" w:cs="Franklin Gothic Book"/>
      <w:b/>
      <w:color w:val="57585A"/>
      <w:sz w:val="44"/>
      <w:szCs w:val="44"/>
    </w:rPr>
  </w:style>
  <w:style w:type="character" w:customStyle="1" w:styleId="Heading1Char">
    <w:name w:val="Heading 1 Char"/>
    <w:basedOn w:val="DefaultParagraphFont"/>
    <w:link w:val="Heading1"/>
    <w:uiPriority w:val="9"/>
    <w:rsid w:val="00E320CF"/>
    <w:rPr>
      <w:rFonts w:ascii="Calibri" w:hAnsi="Calibri" w:cs="Franklin Gothic Book"/>
      <w:b/>
      <w:color w:val="57585A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320CF"/>
    <w:rPr>
      <w:rFonts w:ascii="Calibri" w:hAnsi="Calibri" w:cs="Franklin Gothic Book"/>
      <w:b/>
      <w:color w:val="57585A"/>
      <w:sz w:val="28"/>
      <w:szCs w:val="28"/>
    </w:rPr>
  </w:style>
  <w:style w:type="paragraph" w:styleId="NoSpacing">
    <w:name w:val="No Spacing"/>
    <w:link w:val="NoSpacingChar"/>
    <w:uiPriority w:val="1"/>
    <w:rsid w:val="009E3903"/>
    <w:pPr>
      <w:spacing w:after="0" w:line="240" w:lineRule="auto"/>
    </w:pPr>
    <w:rPr>
      <w:rFonts w:ascii="Franklin Gothic Book" w:hAnsi="Franklin Gothic Book" w:cs="Franklin Gothic Book"/>
      <w:color w:val="57585A"/>
    </w:rPr>
  </w:style>
  <w:style w:type="character" w:customStyle="1" w:styleId="Heading3Char">
    <w:name w:val="Heading 3 Char"/>
    <w:basedOn w:val="DefaultParagraphFont"/>
    <w:link w:val="Heading3"/>
    <w:uiPriority w:val="9"/>
    <w:rsid w:val="00E320CF"/>
    <w:rPr>
      <w:rFonts w:ascii="Calibri" w:hAnsi="Calibri" w:cs="Franklin Gothic Book"/>
      <w:b/>
      <w:color w:val="57585A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772851"/>
    <w:rPr>
      <w:rFonts w:ascii="Franklin Gothic Book" w:hAnsi="Franklin Gothic Book" w:cs="Franklin Gothic Book"/>
      <w:color w:val="57585A"/>
    </w:rPr>
  </w:style>
  <w:style w:type="paragraph" w:customStyle="1" w:styleId="ReportTitle">
    <w:name w:val="Report Title"/>
    <w:basedOn w:val="Title"/>
    <w:link w:val="ReportTitleChar"/>
    <w:rsid w:val="00E320CF"/>
    <w:rPr>
      <w:color w:val="14918C"/>
      <w:sz w:val="72"/>
      <w:szCs w:val="72"/>
    </w:rPr>
  </w:style>
  <w:style w:type="character" w:customStyle="1" w:styleId="ReportTitleChar">
    <w:name w:val="Report Title Char"/>
    <w:basedOn w:val="TitleChar"/>
    <w:link w:val="ReportTitle"/>
    <w:rsid w:val="00E320CF"/>
    <w:rPr>
      <w:rFonts w:ascii="Calibri" w:hAnsi="Calibri" w:cs="Franklin Gothic Book"/>
      <w:b/>
      <w:color w:val="14918C"/>
      <w:sz w:val="72"/>
      <w:szCs w:val="72"/>
    </w:rPr>
  </w:style>
  <w:style w:type="paragraph" w:customStyle="1" w:styleId="Normaltext">
    <w:name w:val="Normal text"/>
    <w:basedOn w:val="Title"/>
    <w:link w:val="NormaltextChar"/>
    <w:qFormat/>
    <w:rsid w:val="00220C9B"/>
    <w:pPr>
      <w:spacing w:before="240" w:after="120" w:line="288" w:lineRule="auto"/>
    </w:pPr>
    <w:rPr>
      <w:rFonts w:ascii="Fira Sans Book" w:hAnsi="Fira Sans Book"/>
      <w:b w:val="0"/>
      <w:color w:val="363636"/>
      <w:sz w:val="20"/>
      <w:szCs w:val="24"/>
      <w:shd w:val="clear" w:color="auto" w:fill="FFFFFF"/>
    </w:rPr>
  </w:style>
  <w:style w:type="paragraph" w:customStyle="1" w:styleId="Level3Subheading">
    <w:name w:val="Level 3 Subheading"/>
    <w:basedOn w:val="Title"/>
    <w:link w:val="Level3SubheadingChar"/>
    <w:qFormat/>
    <w:rsid w:val="00C950CA"/>
    <w:pPr>
      <w:spacing w:line="240" w:lineRule="auto"/>
    </w:pPr>
    <w:rPr>
      <w:rFonts w:ascii="Fira Sans SemiBold" w:hAnsi="Fira Sans SemiBold"/>
      <w:b w:val="0"/>
      <w:color w:val="363636"/>
      <w:sz w:val="26"/>
      <w:szCs w:val="26"/>
    </w:rPr>
  </w:style>
  <w:style w:type="character" w:customStyle="1" w:styleId="NormaltextChar">
    <w:name w:val="Normal text Char"/>
    <w:basedOn w:val="TitleChar"/>
    <w:link w:val="Normaltext"/>
    <w:rsid w:val="00220C9B"/>
    <w:rPr>
      <w:rFonts w:ascii="Fira Sans Book" w:hAnsi="Fira Sans Book" w:cs="Franklin Gothic Book"/>
      <w:b w:val="0"/>
      <w:color w:val="363636"/>
      <w:sz w:val="20"/>
      <w:szCs w:val="24"/>
    </w:rPr>
  </w:style>
  <w:style w:type="paragraph" w:customStyle="1" w:styleId="Level2Subheading">
    <w:name w:val="Level 2 Subheading"/>
    <w:basedOn w:val="Title"/>
    <w:link w:val="Level2SubheadingChar"/>
    <w:qFormat/>
    <w:rsid w:val="00C950CA"/>
    <w:pPr>
      <w:spacing w:after="120"/>
    </w:pPr>
    <w:rPr>
      <w:rFonts w:ascii="Fira Sans Book" w:hAnsi="Fira Sans Book"/>
      <w:b w:val="0"/>
      <w:color w:val="363636"/>
      <w:sz w:val="32"/>
      <w:szCs w:val="36"/>
    </w:rPr>
  </w:style>
  <w:style w:type="character" w:customStyle="1" w:styleId="Level3SubheadingChar">
    <w:name w:val="Level 3 Subheading Char"/>
    <w:basedOn w:val="TitleChar"/>
    <w:link w:val="Level3Subheading"/>
    <w:rsid w:val="00C950CA"/>
    <w:rPr>
      <w:rFonts w:ascii="Fira Sans SemiBold" w:hAnsi="Fira Sans SemiBold" w:cs="Franklin Gothic Book"/>
      <w:b w:val="0"/>
      <w:color w:val="363636"/>
      <w:sz w:val="26"/>
      <w:szCs w:val="26"/>
    </w:rPr>
  </w:style>
  <w:style w:type="paragraph" w:customStyle="1" w:styleId="Level1Subheading">
    <w:name w:val="Level 1 Subheading"/>
    <w:basedOn w:val="Title"/>
    <w:link w:val="Level1SubheadingChar"/>
    <w:qFormat/>
    <w:rsid w:val="00C950CA"/>
    <w:pPr>
      <w:spacing w:after="120"/>
    </w:pPr>
    <w:rPr>
      <w:rFonts w:ascii="Fira Sans SemiBold" w:hAnsi="Fira Sans SemiBold"/>
      <w:b w:val="0"/>
      <w:color w:val="363636"/>
      <w:sz w:val="36"/>
      <w:szCs w:val="32"/>
    </w:rPr>
  </w:style>
  <w:style w:type="character" w:customStyle="1" w:styleId="Level2SubheadingChar">
    <w:name w:val="Level 2 Subheading Char"/>
    <w:basedOn w:val="TitleChar"/>
    <w:link w:val="Level2Subheading"/>
    <w:rsid w:val="00C950CA"/>
    <w:rPr>
      <w:rFonts w:ascii="Fira Sans Book" w:hAnsi="Fira Sans Book" w:cs="Franklin Gothic Book"/>
      <w:b w:val="0"/>
      <w:color w:val="363636"/>
      <w:sz w:val="32"/>
      <w:szCs w:val="36"/>
    </w:rPr>
  </w:style>
  <w:style w:type="paragraph" w:customStyle="1" w:styleId="SectionHeading">
    <w:name w:val="Section Heading"/>
    <w:basedOn w:val="Title"/>
    <w:link w:val="SectionHeadingChar"/>
    <w:qFormat/>
    <w:rsid w:val="00AD24B9"/>
    <w:pPr>
      <w:spacing w:after="240"/>
    </w:pPr>
    <w:rPr>
      <w:rFonts w:ascii="Fira Sans SemiBold" w:hAnsi="Fira Sans SemiBold"/>
      <w:b w:val="0"/>
      <w:color w:val="1D1D1D"/>
      <w:szCs w:val="48"/>
    </w:rPr>
  </w:style>
  <w:style w:type="character" w:customStyle="1" w:styleId="Level1SubheadingChar">
    <w:name w:val="Level 1 Subheading Char"/>
    <w:basedOn w:val="TitleChar"/>
    <w:link w:val="Level1Subheading"/>
    <w:rsid w:val="00C950CA"/>
    <w:rPr>
      <w:rFonts w:ascii="Fira Sans SemiBold" w:hAnsi="Fira Sans SemiBold" w:cs="Franklin Gothic Book"/>
      <w:b w:val="0"/>
      <w:color w:val="363636"/>
      <w:sz w:val="36"/>
      <w:szCs w:val="32"/>
    </w:rPr>
  </w:style>
  <w:style w:type="paragraph" w:customStyle="1" w:styleId="DocumentTitle">
    <w:name w:val="Document Title"/>
    <w:basedOn w:val="Normal"/>
    <w:link w:val="DocumentTitleChar"/>
    <w:qFormat/>
    <w:rsid w:val="00AD24B9"/>
    <w:rPr>
      <w:rFonts w:ascii="Fira Sans SemiBold" w:hAnsi="Fira Sans SemiBold" w:cs="Calibri"/>
      <w:color w:val="1D1D1D"/>
      <w:sz w:val="84"/>
      <w:szCs w:val="84"/>
    </w:rPr>
  </w:style>
  <w:style w:type="character" w:customStyle="1" w:styleId="SectionHeadingChar">
    <w:name w:val="Section Heading Char"/>
    <w:basedOn w:val="TitleChar"/>
    <w:link w:val="SectionHeading"/>
    <w:rsid w:val="00AD24B9"/>
    <w:rPr>
      <w:rFonts w:ascii="Fira Sans SemiBold" w:hAnsi="Fira Sans SemiBold" w:cs="Franklin Gothic Book"/>
      <w:b w:val="0"/>
      <w:color w:val="1D1D1D"/>
      <w:sz w:val="44"/>
      <w:szCs w:val="48"/>
    </w:rPr>
  </w:style>
  <w:style w:type="character" w:customStyle="1" w:styleId="DocumentTitleChar">
    <w:name w:val="Document Title Char"/>
    <w:basedOn w:val="DefaultParagraphFont"/>
    <w:link w:val="DocumentTitle"/>
    <w:rsid w:val="00AD24B9"/>
    <w:rPr>
      <w:rFonts w:ascii="Fira Sans SemiBold" w:hAnsi="Fira Sans SemiBold" w:cs="Calibri"/>
      <w:color w:val="1D1D1D"/>
      <w:sz w:val="84"/>
      <w:szCs w:val="84"/>
    </w:rPr>
  </w:style>
  <w:style w:type="table" w:styleId="TableGrid">
    <w:name w:val="Table Grid"/>
    <w:basedOn w:val="TableNormal"/>
    <w:uiPriority w:val="39"/>
    <w:rsid w:val="003047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endabullet">
    <w:name w:val="Agenda bullet"/>
    <w:basedOn w:val="ListParagraph"/>
    <w:link w:val="AgendabulletChar"/>
    <w:qFormat/>
    <w:rsid w:val="003047EE"/>
    <w:pPr>
      <w:numPr>
        <w:numId w:val="6"/>
      </w:numPr>
      <w:spacing w:before="120" w:line="276" w:lineRule="auto"/>
    </w:pPr>
    <w:rPr>
      <w:rFonts w:ascii="Fira Sans Book" w:hAnsi="Fira Sans Book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047EE"/>
    <w:rPr>
      <w:rFonts w:ascii="Calibri" w:hAnsi="Calibri" w:cs="Franklin Gothic Book"/>
      <w:color w:val="57585A"/>
    </w:rPr>
  </w:style>
  <w:style w:type="character" w:customStyle="1" w:styleId="AgendabulletChar">
    <w:name w:val="Agenda bullet Char"/>
    <w:basedOn w:val="ListParagraphChar"/>
    <w:link w:val="Agendabullet"/>
    <w:rsid w:val="003047EE"/>
    <w:rPr>
      <w:rFonts w:ascii="Fira Sans Book" w:hAnsi="Fira Sans Book" w:cs="Franklin Gothic Book"/>
      <w:color w:val="57585A"/>
      <w:szCs w:val="20"/>
    </w:rPr>
  </w:style>
  <w:style w:type="paragraph" w:customStyle="1" w:styleId="Secondlevelbullet">
    <w:name w:val="Second level bullet"/>
    <w:basedOn w:val="Agendabullet"/>
    <w:link w:val="SecondlevelbulletChar"/>
    <w:qFormat/>
    <w:rsid w:val="003047EE"/>
    <w:pPr>
      <w:numPr>
        <w:ilvl w:val="1"/>
        <w:numId w:val="5"/>
      </w:numPr>
      <w:spacing w:before="0"/>
    </w:pPr>
    <w:rPr>
      <w:sz w:val="20"/>
    </w:rPr>
  </w:style>
  <w:style w:type="character" w:customStyle="1" w:styleId="SecondlevelbulletChar">
    <w:name w:val="Second level bullet Char"/>
    <w:basedOn w:val="AgendabulletChar"/>
    <w:link w:val="Secondlevelbullet"/>
    <w:rsid w:val="003047EE"/>
    <w:rPr>
      <w:rFonts w:ascii="Fira Sans Book" w:hAnsi="Fira Sans Book" w:cs="Franklin Gothic Book"/>
      <w:color w:val="57585A"/>
      <w:sz w:val="20"/>
      <w:szCs w:val="20"/>
    </w:rPr>
  </w:style>
  <w:style w:type="paragraph" w:customStyle="1" w:styleId="HANYSHyphenation">
    <w:name w:val="HANYS Hyphenation"/>
    <w:basedOn w:val="Normal"/>
    <w:uiPriority w:val="99"/>
    <w:rsid w:val="00A6488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CharacterStyle1">
    <w:name w:val="Character Style 1"/>
    <w:uiPriority w:val="99"/>
    <w:rsid w:val="00A6488E"/>
  </w:style>
  <w:style w:type="character" w:styleId="Hyperlink">
    <w:name w:val="Hyperlink"/>
    <w:basedOn w:val="DefaultParagraphFont"/>
    <w:uiPriority w:val="99"/>
    <w:unhideWhenUsed/>
    <w:rsid w:val="008F1834"/>
    <w:rPr>
      <w:color w:val="007996"/>
      <w:u w:val="single"/>
    </w:rPr>
  </w:style>
  <w:style w:type="character" w:styleId="Strong">
    <w:name w:val="Strong"/>
    <w:basedOn w:val="DefaultParagraphFont"/>
    <w:uiPriority w:val="22"/>
    <w:qFormat/>
    <w:rsid w:val="008F1834"/>
    <w:rPr>
      <w:b/>
      <w:bCs/>
    </w:rPr>
  </w:style>
  <w:style w:type="character" w:customStyle="1" w:styleId="TextChar">
    <w:name w:val="Text Char"/>
    <w:basedOn w:val="DefaultParagraphFont"/>
    <w:link w:val="Text"/>
    <w:locked/>
    <w:rsid w:val="008F1834"/>
    <w:rPr>
      <w:rFonts w:ascii="Museo Sans 300" w:eastAsia="+mn-ea" w:hAnsi="Museo Sans 300" w:cstheme="minorHAnsi"/>
      <w:color w:val="000000"/>
      <w:kern w:val="24"/>
      <w:sz w:val="21"/>
      <w:szCs w:val="21"/>
    </w:rPr>
  </w:style>
  <w:style w:type="paragraph" w:customStyle="1" w:styleId="Text">
    <w:name w:val="Text"/>
    <w:basedOn w:val="Normal"/>
    <w:link w:val="TextChar"/>
    <w:qFormat/>
    <w:rsid w:val="008F1834"/>
    <w:pPr>
      <w:spacing w:before="240" w:line="280" w:lineRule="atLeast"/>
    </w:pPr>
    <w:rPr>
      <w:rFonts w:ascii="Museo Sans 300" w:eastAsia="+mn-ea" w:hAnsi="Museo Sans 300" w:cstheme="minorHAnsi"/>
      <w:color w:val="000000"/>
      <w:kern w:val="24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www.hanys.org/quality/clinical_operational_initiatives/ahei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hanys.org/quality/clinical_operational_initiatives/ahei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hanys.org/quality/clinical_operational_initiatives/ahei/resources/docs/2022-05-12_brochure_wabwc.pdf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hanys.org/quality/clinical_operational_initiatives/ahei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https://www.hanys.org/quality/clinical_operational_initiatives/ahei/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www.hanys.org/quality/clinical_operational_initiatives/ahei/" TargetMode="External"/><Relationship Id="rId14" Type="http://schemas.openxmlformats.org/officeDocument/2006/relationships/hyperlink" Target="https://www.hanys.org/communications/pr/2022/2022-01-24_grant_awarded_to_mother_cabrini_health_foundation.cfm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hanysnt.local\hanys_shares\Dept\QARI\Shared\Grants\Cabrini%20Foundation%20Advancing%20Healthcare%20Excellence%20and%20Inclusion\Communications%20and%20Marketing\AHEI%20Report%20Template\AHEI_Report.dotx" TargetMode="External"/></Relationships>
</file>

<file path=word/theme/theme1.xml><?xml version="1.0" encoding="utf-8"?>
<a:theme xmlns:a="http://schemas.openxmlformats.org/drawingml/2006/main" name="Office Theme">
  <a:themeElements>
    <a:clrScheme name="Custom 53">
      <a:dk1>
        <a:srgbClr val="008465"/>
      </a:dk1>
      <a:lt1>
        <a:sysClr val="window" lastClr="FFFFFF"/>
      </a:lt1>
      <a:dk2>
        <a:srgbClr val="96B668"/>
      </a:dk2>
      <a:lt2>
        <a:srgbClr val="E6EBDD"/>
      </a:lt2>
      <a:accent1>
        <a:srgbClr val="504085"/>
      </a:accent1>
      <a:accent2>
        <a:srgbClr val="0071CE"/>
      </a:accent2>
      <a:accent3>
        <a:srgbClr val="00205C"/>
      </a:accent3>
      <a:accent4>
        <a:srgbClr val="781D7D"/>
      </a:accent4>
      <a:accent5>
        <a:srgbClr val="AA182C"/>
      </a:accent5>
      <a:accent6>
        <a:srgbClr val="E5A923"/>
      </a:accent6>
      <a:hlink>
        <a:srgbClr val="0071CE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B4AD1-16D3-4F89-9356-C23CB5BCB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AHEI_Report</Template>
  <TotalTime>1</TotalTime>
  <Pages>4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Healthcare Association of New York State</Company>
  <LinksUpToDate>false</LinksUpToDate>
  <CharactersWithSpaces>5089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Rivera</dc:creator>
  <cp:keywords/>
  <dc:description/>
  <cp:lastModifiedBy>Elizabeth Rivera</cp:lastModifiedBy>
  <cp:revision>2</cp:revision>
  <dcterms:created xsi:type="dcterms:W3CDTF">2022-07-06T17:56:00Z</dcterms:created>
  <dcterms:modified xsi:type="dcterms:W3CDTF">2022-07-06T17:56:00Z</dcterms:modified>
</cp:coreProperties>
</file>